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02DF" w14:textId="7A91718C" w:rsidR="00085CCB" w:rsidRPr="00AC42B0" w:rsidRDefault="005F0BCA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</w:t>
      </w:r>
      <w:r w:rsidR="005C0C0D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</w:t>
      </w:r>
      <w:r w:rsidR="00085CCB" w:rsidRPr="00AC42B0">
        <w:rPr>
          <w:b/>
          <w:sz w:val="26"/>
          <w:szCs w:val="26"/>
        </w:rPr>
        <w:t xml:space="preserve">Izjava člana </w:t>
      </w:r>
      <w:r w:rsidR="00085CCB">
        <w:rPr>
          <w:b/>
          <w:sz w:val="26"/>
          <w:szCs w:val="26"/>
        </w:rPr>
        <w:t>projektne skupine in pooblastilo</w:t>
      </w:r>
      <w:r w:rsidR="00085CCB" w:rsidRPr="00AC42B0">
        <w:rPr>
          <w:b/>
          <w:sz w:val="26"/>
          <w:szCs w:val="26"/>
          <w:vertAlign w:val="superscript"/>
        </w:rPr>
        <w:footnoteReference w:id="1"/>
      </w:r>
    </w:p>
    <w:p w14:paraId="28220C7D" w14:textId="77777777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3F67C3B6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 xml:space="preserve">izpolnjujem vse pogoje za sodelovanje, kot izhajajo iz </w:t>
      </w:r>
      <w:r w:rsidR="00CE04BD">
        <w:t>Navodil gospodarskim subjektom za pripravo ponudbe</w:t>
      </w:r>
      <w:r w:rsidR="00CE04BD" w:rsidRPr="00841F50">
        <w:t xml:space="preserve"> </w:t>
      </w:r>
      <w:r w:rsidRPr="00841F50">
        <w:t>za predmetno naročilo (točka 9.1.</w:t>
      </w:r>
      <w:r w:rsidR="008758DE">
        <w:t>2</w:t>
      </w:r>
      <w:r w:rsidRPr="00841F50">
        <w:t xml:space="preserve"> Navodil gospodarskim subjektom)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7AAC3AE7" w:rsidR="00085CCB" w:rsidRPr="00841F50" w:rsidRDefault="00085CCB" w:rsidP="002F702B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8B1064">
        <w:t>9</w:t>
      </w:r>
      <w:r w:rsidRPr="00841F50">
        <w:t>/202</w:t>
      </w:r>
      <w:r w:rsidR="008B1064">
        <w:t>6</w:t>
      </w:r>
      <w:r w:rsidRPr="00841F50">
        <w:t xml:space="preserve">, katerega predmet je </w:t>
      </w:r>
      <w:r w:rsidR="008758DE">
        <w:t>»</w:t>
      </w:r>
      <w:r w:rsidR="002F702B" w:rsidRPr="002F702B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 2021-2027 v Slovenij</w:t>
      </w:r>
      <w:r w:rsidR="008758DE">
        <w:t>«</w:t>
      </w:r>
      <w:r w:rsidR="00A81AD0">
        <w:t>,</w:t>
      </w:r>
      <w:r w:rsidRPr="00841F50">
        <w:t xml:space="preserve"> in sicer pri vseh nalogah, kot so določene v </w:t>
      </w:r>
      <w:r w:rsidR="00CE04BD">
        <w:t>Navodil</w:t>
      </w:r>
      <w:r w:rsidR="00CE04BD">
        <w:t>ih</w:t>
      </w:r>
      <w:r w:rsidR="00CE04BD">
        <w:t xml:space="preserve"> gospodarskim subjektom za pripravo ponudbe</w:t>
      </w:r>
      <w:r w:rsidRPr="00841F50">
        <w:t>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108A2687" w:rsidR="00085CCB" w:rsidRPr="00F024B3" w:rsidRDefault="00085CCB" w:rsidP="00A72F52">
      <w:pPr>
        <w:spacing w:line="0" w:lineRule="atLeast"/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</w:t>
      </w:r>
      <w:r w:rsidR="00CE04BD">
        <w:rPr>
          <w:bCs/>
        </w:rPr>
        <w:t xml:space="preserve"> za pripravo ponudbe</w:t>
      </w:r>
      <w:r w:rsidRPr="00A72F52">
        <w:rPr>
          <w:bCs/>
        </w:rPr>
        <w:t xml:space="preserve"> – podatki o izobrazbi - v postopku oddaj</w:t>
      </w:r>
      <w:r w:rsidR="00A927B5" w:rsidRPr="00A72F52">
        <w:rPr>
          <w:bCs/>
        </w:rPr>
        <w:t xml:space="preserve">e javnega naročila z oznako JN </w:t>
      </w:r>
      <w:r w:rsidR="00F024B3">
        <w:rPr>
          <w:bCs/>
        </w:rPr>
        <w:t>9</w:t>
      </w:r>
      <w:r w:rsidRPr="00A72F52">
        <w:rPr>
          <w:bCs/>
        </w:rPr>
        <w:t>/202</w:t>
      </w:r>
      <w:r w:rsidR="00F024B3">
        <w:rPr>
          <w:bCs/>
        </w:rPr>
        <w:t>6</w:t>
      </w:r>
      <w:r w:rsidRPr="00A72F52">
        <w:rPr>
          <w:bCs/>
        </w:rPr>
        <w:t>, katerega predmet</w:t>
      </w:r>
      <w:bookmarkStart w:id="0" w:name="_Hlk519492597"/>
      <w:r w:rsidRPr="00A72F52">
        <w:rPr>
          <w:bCs/>
        </w:rPr>
        <w:t xml:space="preserve"> je </w:t>
      </w:r>
      <w:r w:rsidR="00BE30FB">
        <w:t>»</w:t>
      </w:r>
      <w:r w:rsidR="00F024B3" w:rsidRPr="00F024B3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 2021-2027 v Sloveniji</w:t>
      </w:r>
      <w:r w:rsidR="00BE30FB">
        <w:t>«</w:t>
      </w:r>
      <w:r w:rsidRPr="00A72F52">
        <w:rPr>
          <w:bCs/>
        </w:rPr>
        <w:t>, lahko</w:t>
      </w:r>
      <w:bookmarkEnd w:id="0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1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5FD1A0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B7C27" w14:textId="77777777" w:rsidR="006D420C" w:rsidRDefault="006D420C">
      <w:r>
        <w:separator/>
      </w:r>
    </w:p>
  </w:endnote>
  <w:endnote w:type="continuationSeparator" w:id="0">
    <w:p w14:paraId="5BD41E3F" w14:textId="77777777" w:rsidR="006D420C" w:rsidRDefault="006D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8353" w14:textId="77777777" w:rsidR="006D420C" w:rsidRDefault="006D420C">
      <w:r>
        <w:separator/>
      </w:r>
    </w:p>
  </w:footnote>
  <w:footnote w:type="continuationSeparator" w:id="0">
    <w:p w14:paraId="10713666" w14:textId="77777777" w:rsidR="006D420C" w:rsidRDefault="006D420C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77777777" w:rsidR="00B745D6" w:rsidRPr="008F3500" w:rsidRDefault="00B745D6" w:rsidP="003B127D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2353045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E63D2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85B62C0" w14:textId="77777777" w:rsidR="00B745D6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77777777" w:rsidR="00DC7468" w:rsidRPr="008A4089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1"/>
  </w:num>
  <w:num w:numId="2" w16cid:durableId="889653149">
    <w:abstractNumId w:val="15"/>
  </w:num>
  <w:num w:numId="3" w16cid:durableId="790704691">
    <w:abstractNumId w:val="0"/>
  </w:num>
  <w:num w:numId="4" w16cid:durableId="1004474145">
    <w:abstractNumId w:val="17"/>
  </w:num>
  <w:num w:numId="5" w16cid:durableId="2010282557">
    <w:abstractNumId w:val="14"/>
  </w:num>
  <w:num w:numId="6" w16cid:durableId="1832014630">
    <w:abstractNumId w:val="29"/>
  </w:num>
  <w:num w:numId="7" w16cid:durableId="2008703013">
    <w:abstractNumId w:val="20"/>
  </w:num>
  <w:num w:numId="8" w16cid:durableId="1221092306">
    <w:abstractNumId w:val="32"/>
  </w:num>
  <w:num w:numId="9" w16cid:durableId="151456189">
    <w:abstractNumId w:val="8"/>
  </w:num>
  <w:num w:numId="10" w16cid:durableId="1124809567">
    <w:abstractNumId w:val="26"/>
  </w:num>
  <w:num w:numId="11" w16cid:durableId="1159926597">
    <w:abstractNumId w:val="2"/>
  </w:num>
  <w:num w:numId="12" w16cid:durableId="1307393365">
    <w:abstractNumId w:val="7"/>
  </w:num>
  <w:num w:numId="13" w16cid:durableId="643698391">
    <w:abstractNumId w:val="4"/>
  </w:num>
  <w:num w:numId="14" w16cid:durableId="929582184">
    <w:abstractNumId w:val="23"/>
  </w:num>
  <w:num w:numId="15" w16cid:durableId="126045018">
    <w:abstractNumId w:val="16"/>
  </w:num>
  <w:num w:numId="16" w16cid:durableId="336348805">
    <w:abstractNumId w:val="1"/>
  </w:num>
  <w:num w:numId="17" w16cid:durableId="859971703">
    <w:abstractNumId w:val="25"/>
  </w:num>
  <w:num w:numId="18" w16cid:durableId="1989311948">
    <w:abstractNumId w:val="18"/>
  </w:num>
  <w:num w:numId="19" w16cid:durableId="1193877697">
    <w:abstractNumId w:val="6"/>
  </w:num>
  <w:num w:numId="20" w16cid:durableId="1483348823">
    <w:abstractNumId w:val="5"/>
  </w:num>
  <w:num w:numId="21" w16cid:durableId="458182834">
    <w:abstractNumId w:val="28"/>
  </w:num>
  <w:num w:numId="22" w16cid:durableId="263077772">
    <w:abstractNumId w:val="19"/>
  </w:num>
  <w:num w:numId="23" w16cid:durableId="826673324">
    <w:abstractNumId w:val="21"/>
  </w:num>
  <w:num w:numId="24" w16cid:durableId="1426806785">
    <w:abstractNumId w:val="31"/>
  </w:num>
  <w:num w:numId="25" w16cid:durableId="2119792086">
    <w:abstractNumId w:val="22"/>
  </w:num>
  <w:num w:numId="26" w16cid:durableId="668144327">
    <w:abstractNumId w:val="9"/>
  </w:num>
  <w:num w:numId="27" w16cid:durableId="1102532403">
    <w:abstractNumId w:val="30"/>
  </w:num>
  <w:num w:numId="28" w16cid:durableId="309481193">
    <w:abstractNumId w:val="27"/>
  </w:num>
  <w:num w:numId="29" w16cid:durableId="1380595489">
    <w:abstractNumId w:val="24"/>
  </w:num>
  <w:num w:numId="30" w16cid:durableId="1612274680">
    <w:abstractNumId w:val="12"/>
  </w:num>
  <w:num w:numId="31" w16cid:durableId="39091178">
    <w:abstractNumId w:val="13"/>
  </w:num>
  <w:num w:numId="32" w16cid:durableId="1580097378">
    <w:abstractNumId w:val="10"/>
  </w:num>
  <w:num w:numId="33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7E19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97920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702B"/>
    <w:rsid w:val="00306915"/>
    <w:rsid w:val="0032481F"/>
    <w:rsid w:val="003266E1"/>
    <w:rsid w:val="0032685A"/>
    <w:rsid w:val="00337479"/>
    <w:rsid w:val="00343576"/>
    <w:rsid w:val="00344E44"/>
    <w:rsid w:val="00347E24"/>
    <w:rsid w:val="0035369D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27D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4F571D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0C0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0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64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1741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3CB2"/>
    <w:rsid w:val="00AC66B4"/>
    <w:rsid w:val="00AD2198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C66F8"/>
    <w:rsid w:val="00BD4B72"/>
    <w:rsid w:val="00BE30FB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04BD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0979"/>
    <w:rsid w:val="00EF7E59"/>
    <w:rsid w:val="00F02235"/>
    <w:rsid w:val="00F024B3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2278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13</cp:revision>
  <cp:lastPrinted>2014-11-11T11:21:00Z</cp:lastPrinted>
  <dcterms:created xsi:type="dcterms:W3CDTF">2024-04-05T08:23:00Z</dcterms:created>
  <dcterms:modified xsi:type="dcterms:W3CDTF">2026-03-18T14:43:00Z</dcterms:modified>
</cp:coreProperties>
</file>